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A9A" w:rsidRDefault="006A6651" w:rsidP="00910D5E">
      <w:pPr>
        <w:jc w:val="center"/>
        <w:rPr>
          <w:rFonts w:ascii="ＭＳ 明朝" w:hAnsi="Times New Roman"/>
          <w:color w:val="000000"/>
          <w:sz w:val="32"/>
          <w:szCs w:val="32"/>
        </w:rPr>
      </w:pPr>
      <w:r>
        <w:rPr>
          <w:rFonts w:ascii="ＭＳ 明朝" w:hAnsi="Times New Roman" w:hint="eastAsia"/>
          <w:color w:val="000000"/>
          <w:sz w:val="32"/>
          <w:szCs w:val="32"/>
        </w:rPr>
        <w:t xml:space="preserve">令和　</w:t>
      </w:r>
      <w:r w:rsidR="00910D5E" w:rsidRPr="00034D2D">
        <w:rPr>
          <w:rFonts w:ascii="ＭＳ 明朝" w:hAnsi="Times New Roman" w:hint="eastAsia"/>
          <w:color w:val="000000"/>
          <w:sz w:val="32"/>
          <w:szCs w:val="32"/>
        </w:rPr>
        <w:t>年度　補助金交付申請書</w:t>
      </w:r>
    </w:p>
    <w:p w:rsidR="00910D5E" w:rsidRDefault="00910D5E" w:rsidP="00910D5E">
      <w:pPr>
        <w:jc w:val="center"/>
      </w:pP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2"/>
        <w:gridCol w:w="6520"/>
      </w:tblGrid>
      <w:tr w:rsidR="00910D5E" w:rsidTr="00910D5E">
        <w:trPr>
          <w:cantSplit/>
          <w:trHeight w:val="4430"/>
        </w:trPr>
        <w:tc>
          <w:tcPr>
            <w:tcW w:w="907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10D5E" w:rsidRDefault="00910D5E" w:rsidP="00CB1E5C">
            <w:pPr>
              <w:autoSpaceDE w:val="0"/>
              <w:autoSpaceDN w:val="0"/>
              <w:adjustRightInd w:val="0"/>
              <w:jc w:val="right"/>
              <w:rPr>
                <w:rFonts w:ascii="ＭＳ 明朝" w:hAnsi="Times New Roman"/>
                <w:color w:val="000000"/>
              </w:rPr>
            </w:pPr>
          </w:p>
          <w:p w:rsidR="00910D5E" w:rsidRDefault="009D4D4E" w:rsidP="00CB1E5C">
            <w:pPr>
              <w:autoSpaceDE w:val="0"/>
              <w:autoSpaceDN w:val="0"/>
              <w:adjustRightInd w:val="0"/>
              <w:jc w:val="right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>令和</w:t>
            </w:r>
            <w:r w:rsidR="006A6651">
              <w:rPr>
                <w:rFonts w:ascii="ＭＳ 明朝" w:hAnsi="Times New Roman" w:hint="eastAsia"/>
                <w:color w:val="000000"/>
              </w:rPr>
              <w:t xml:space="preserve">　</w:t>
            </w:r>
            <w:r>
              <w:rPr>
                <w:rFonts w:ascii="ＭＳ 明朝" w:hAnsi="Times New Roman" w:hint="eastAsia"/>
                <w:color w:val="000000"/>
              </w:rPr>
              <w:t>年</w:t>
            </w:r>
            <w:r w:rsidR="00910D5E">
              <w:rPr>
                <w:rFonts w:ascii="ＭＳ 明朝" w:hAnsi="Times New Roman" w:hint="eastAsia"/>
                <w:color w:val="000000"/>
              </w:rPr>
              <w:t>（20</w:t>
            </w:r>
            <w:r w:rsidR="006A6651">
              <w:rPr>
                <w:rFonts w:ascii="ＭＳ 明朝" w:hAnsi="Times New Roman" w:hint="eastAsia"/>
                <w:color w:val="000000"/>
              </w:rPr>
              <w:t xml:space="preserve">　</w:t>
            </w:r>
            <w:r w:rsidR="00910D5E">
              <w:rPr>
                <w:rFonts w:ascii="ＭＳ 明朝" w:hAnsi="Times New Roman" w:hint="eastAsia"/>
                <w:color w:val="000000"/>
              </w:rPr>
              <w:t xml:space="preserve">年）　</w:t>
            </w:r>
            <w:r w:rsidR="008A06A4">
              <w:rPr>
                <w:rFonts w:ascii="ＭＳ 明朝" w:hAnsi="Times New Roman" w:hint="eastAsia"/>
                <w:color w:val="000000"/>
              </w:rPr>
              <w:t xml:space="preserve">　</w:t>
            </w:r>
            <w:r w:rsidR="00910D5E">
              <w:rPr>
                <w:rFonts w:ascii="ＭＳ 明朝" w:hAnsi="Times New Roman" w:hint="eastAsia"/>
                <w:color w:val="000000"/>
              </w:rPr>
              <w:t>月</w:t>
            </w:r>
            <w:r w:rsidR="008A06A4">
              <w:rPr>
                <w:rFonts w:ascii="ＭＳ 明朝" w:hAnsi="Times New Roman" w:hint="eastAsia"/>
                <w:color w:val="000000"/>
              </w:rPr>
              <w:t xml:space="preserve">　</w:t>
            </w:r>
            <w:r w:rsidR="00910D5E">
              <w:rPr>
                <w:rFonts w:ascii="ＭＳ 明朝" w:hAnsi="Times New Roman" w:hint="eastAsia"/>
                <w:color w:val="000000"/>
              </w:rPr>
              <w:t xml:space="preserve">　日</w:t>
            </w:r>
          </w:p>
          <w:p w:rsidR="00910D5E" w:rsidRPr="009D4D4E" w:rsidRDefault="00910D5E" w:rsidP="00CB1E5C">
            <w:pPr>
              <w:autoSpaceDE w:val="0"/>
              <w:autoSpaceDN w:val="0"/>
              <w:adjustRightInd w:val="0"/>
              <w:jc w:val="right"/>
              <w:rPr>
                <w:rFonts w:ascii="ＭＳ 明朝" w:hAnsi="Times New Roman"/>
                <w:color w:val="000000"/>
              </w:rPr>
            </w:pP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 xml:space="preserve">　（あて先）</w:t>
            </w: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 xml:space="preserve">　　横須賀市長</w:t>
            </w: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 xml:space="preserve">　　　　　　　　　　　　　　　　　所在地</w:t>
            </w: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 xml:space="preserve">　　　　　　　　　　　　　　　　　法人名</w:t>
            </w: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 xml:space="preserve">　　　　　　　　　　　　　　　　　</w:t>
            </w:r>
            <w:r w:rsidR="008A06A4">
              <w:rPr>
                <w:rFonts w:ascii="ＭＳ 明朝" w:hAnsi="Times New Roman" w:hint="eastAsia"/>
                <w:color w:val="000000"/>
              </w:rPr>
              <w:t xml:space="preserve">代表者　</w:t>
            </w:r>
            <w:r>
              <w:rPr>
                <w:rFonts w:ascii="ＭＳ 明朝" w:hAnsi="Times New Roman" w:hint="eastAsia"/>
                <w:color w:val="000000"/>
              </w:rPr>
              <w:t xml:space="preserve">理事長　　　　</w:t>
            </w:r>
            <w:r w:rsidR="008A06A4">
              <w:rPr>
                <w:rFonts w:ascii="ＭＳ 明朝" w:hAnsi="Times New Roman" w:hint="eastAsia"/>
                <w:color w:val="000000"/>
              </w:rPr>
              <w:t xml:space="preserve">　　　</w:t>
            </w:r>
            <w:r>
              <w:rPr>
                <w:rFonts w:ascii="ＭＳ 明朝" w:hAnsi="Times New Roman" w:hint="eastAsia"/>
                <w:color w:val="000000"/>
              </w:rPr>
              <w:t xml:space="preserve">　　　印</w:t>
            </w:r>
          </w:p>
          <w:p w:rsidR="00910D5E" w:rsidRDefault="00910D5E" w:rsidP="00CB1E5C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 xml:space="preserve">　　　　　　　　　　　　　　　　　　　　　　　　 　</w:t>
            </w: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</w:p>
        </w:tc>
      </w:tr>
      <w:tr w:rsidR="006A6651" w:rsidTr="00910D5E">
        <w:trPr>
          <w:trHeight w:val="1590"/>
        </w:trPr>
        <w:tc>
          <w:tcPr>
            <w:tcW w:w="2552" w:type="dxa"/>
            <w:tcBorders>
              <w:top w:val="single" w:sz="2" w:space="0" w:color="000000"/>
              <w:left w:val="single" w:sz="12" w:space="0" w:color="auto"/>
              <w:right w:val="single" w:sz="6" w:space="0" w:color="auto"/>
            </w:tcBorders>
            <w:vAlign w:val="center"/>
          </w:tcPr>
          <w:p w:rsidR="006A6651" w:rsidRDefault="006A6651" w:rsidP="006A6651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>補助金等の名称</w:t>
            </w:r>
          </w:p>
        </w:tc>
        <w:tc>
          <w:tcPr>
            <w:tcW w:w="6520" w:type="dxa"/>
            <w:tcBorders>
              <w:top w:val="single" w:sz="2" w:space="0" w:color="000000"/>
              <w:left w:val="single" w:sz="6" w:space="0" w:color="auto"/>
              <w:right w:val="single" w:sz="12" w:space="0" w:color="auto"/>
            </w:tcBorders>
            <w:vAlign w:val="center"/>
          </w:tcPr>
          <w:p w:rsidR="00C53486" w:rsidRDefault="00C53486" w:rsidP="006A6651">
            <w:pPr>
              <w:ind w:firstLineChars="100" w:firstLine="240"/>
              <w:rPr>
                <w:rFonts w:ascii="ＭＳ 明朝" w:hAnsi="Times New Roman"/>
                <w:color w:val="000000"/>
                <w:szCs w:val="24"/>
              </w:rPr>
            </w:pPr>
            <w:r>
              <w:rPr>
                <w:rFonts w:ascii="ＭＳ 明朝" w:hAnsi="Times New Roman" w:hint="eastAsia"/>
                <w:color w:val="000000"/>
                <w:szCs w:val="24"/>
              </w:rPr>
              <w:t>障害福祉サービス等事業者に対するサービス継続支援</w:t>
            </w:r>
          </w:p>
          <w:p w:rsidR="006A6651" w:rsidRPr="00EC3F9B" w:rsidRDefault="00C53486" w:rsidP="006A6651">
            <w:pPr>
              <w:ind w:firstLineChars="100" w:firstLine="240"/>
              <w:rPr>
                <w:rFonts w:ascii="ＭＳ 明朝" w:hAnsi="Times New Roman"/>
                <w:color w:val="000000"/>
                <w:szCs w:val="24"/>
              </w:rPr>
            </w:pPr>
            <w:r>
              <w:rPr>
                <w:rFonts w:ascii="ＭＳ 明朝" w:hAnsi="Times New Roman" w:hint="eastAsia"/>
                <w:color w:val="000000"/>
                <w:szCs w:val="24"/>
              </w:rPr>
              <w:t>事業補助金</w:t>
            </w:r>
          </w:p>
        </w:tc>
      </w:tr>
      <w:tr w:rsidR="006A6651" w:rsidTr="00910D5E">
        <w:trPr>
          <w:cantSplit/>
          <w:trHeight w:val="1590"/>
        </w:trPr>
        <w:tc>
          <w:tcPr>
            <w:tcW w:w="2552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A6651" w:rsidRDefault="006A6651" w:rsidP="006A6651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>補助事業等の名称</w:t>
            </w:r>
          </w:p>
        </w:tc>
        <w:tc>
          <w:tcPr>
            <w:tcW w:w="65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C53486" w:rsidRDefault="00C53486" w:rsidP="00C53486">
            <w:pPr>
              <w:ind w:firstLineChars="100" w:firstLine="240"/>
              <w:rPr>
                <w:rFonts w:ascii="ＭＳ 明朝" w:hAnsi="Times New Roman"/>
                <w:color w:val="000000"/>
                <w:szCs w:val="24"/>
              </w:rPr>
            </w:pPr>
            <w:r>
              <w:rPr>
                <w:rFonts w:ascii="ＭＳ 明朝" w:hAnsi="Times New Roman" w:hint="eastAsia"/>
                <w:color w:val="000000"/>
                <w:szCs w:val="24"/>
              </w:rPr>
              <w:t>障害福祉サービス等事業者に対するサービス継続支援</w:t>
            </w:r>
          </w:p>
          <w:p w:rsidR="006A6651" w:rsidRPr="00EC3F9B" w:rsidRDefault="00C53486" w:rsidP="00C53486">
            <w:pPr>
              <w:ind w:firstLineChars="100" w:firstLine="240"/>
              <w:rPr>
                <w:rFonts w:ascii="ＭＳ 明朝" w:hAnsi="Times New Roman"/>
                <w:color w:val="000000"/>
                <w:szCs w:val="24"/>
              </w:rPr>
            </w:pPr>
            <w:r>
              <w:rPr>
                <w:rFonts w:ascii="ＭＳ 明朝" w:hAnsi="Times New Roman" w:hint="eastAsia"/>
                <w:color w:val="000000"/>
                <w:szCs w:val="24"/>
              </w:rPr>
              <w:t>事業</w:t>
            </w:r>
          </w:p>
        </w:tc>
      </w:tr>
      <w:tr w:rsidR="00910D5E" w:rsidTr="00910D5E">
        <w:trPr>
          <w:cantSplit/>
          <w:trHeight w:val="1590"/>
        </w:trPr>
        <w:tc>
          <w:tcPr>
            <w:tcW w:w="2552" w:type="dxa"/>
            <w:tcBorders>
              <w:top w:val="single" w:sz="2" w:space="0" w:color="000000"/>
              <w:left w:val="single" w:sz="12" w:space="0" w:color="auto"/>
              <w:right w:val="single" w:sz="6" w:space="0" w:color="auto"/>
            </w:tcBorders>
            <w:vAlign w:val="center"/>
          </w:tcPr>
          <w:p w:rsidR="00910D5E" w:rsidRDefault="00910D5E" w:rsidP="00CB1E5C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snapToGrid w:val="0"/>
                <w:color w:val="000000"/>
              </w:rPr>
              <w:t>交付申請額</w:t>
            </w:r>
          </w:p>
        </w:tc>
        <w:tc>
          <w:tcPr>
            <w:tcW w:w="6520" w:type="dxa"/>
            <w:tcBorders>
              <w:top w:val="single" w:sz="2" w:space="0" w:color="000000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D5E" w:rsidRDefault="00910D5E" w:rsidP="00CB1E5C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 xml:space="preserve">　　　　　　　　　　　円</w:t>
            </w:r>
          </w:p>
        </w:tc>
      </w:tr>
      <w:tr w:rsidR="00A54C43" w:rsidTr="00910D5E">
        <w:trPr>
          <w:cantSplit/>
          <w:trHeight w:val="3030"/>
        </w:trPr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54C43" w:rsidRDefault="00A54C43" w:rsidP="00A54C43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>その他</w:t>
            </w:r>
          </w:p>
          <w:p w:rsidR="00A54C43" w:rsidRDefault="00A54C43" w:rsidP="00A54C43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>（添付書類）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3486" w:rsidRDefault="00A54C43" w:rsidP="00C53486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 xml:space="preserve">　１　</w:t>
            </w:r>
            <w:r w:rsidR="00C53486" w:rsidRPr="00C53486">
              <w:rPr>
                <w:rFonts w:ascii="ＭＳ 明朝" w:hAnsi="Times New Roman" w:hint="eastAsia"/>
                <w:color w:val="000000"/>
              </w:rPr>
              <w:t>障害福祉サービス等事業者に対するサービス継続</w:t>
            </w:r>
          </w:p>
          <w:p w:rsidR="00A54C43" w:rsidRDefault="00C53486" w:rsidP="00C53486">
            <w:pPr>
              <w:autoSpaceDE w:val="0"/>
              <w:autoSpaceDN w:val="0"/>
              <w:adjustRightInd w:val="0"/>
              <w:ind w:firstLineChars="300" w:firstLine="720"/>
              <w:rPr>
                <w:rFonts w:ascii="ＭＳ 明朝" w:hAnsi="Times New Roman" w:hint="eastAsia"/>
                <w:color w:val="000000"/>
              </w:rPr>
            </w:pPr>
            <w:r w:rsidRPr="00C53486">
              <w:rPr>
                <w:rFonts w:ascii="ＭＳ 明朝" w:hAnsi="Times New Roman" w:hint="eastAsia"/>
                <w:color w:val="000000"/>
              </w:rPr>
              <w:t>支援事業</w:t>
            </w:r>
            <w:r>
              <w:rPr>
                <w:rFonts w:ascii="ＭＳ 明朝" w:hAnsi="Times New Roman" w:hint="eastAsia"/>
                <w:color w:val="000000"/>
              </w:rPr>
              <w:t>補助申請書</w:t>
            </w:r>
          </w:p>
        </w:tc>
      </w:tr>
    </w:tbl>
    <w:p w:rsidR="00910D5E" w:rsidRPr="00910D5E" w:rsidRDefault="00910D5E" w:rsidP="00747A0A">
      <w:bookmarkStart w:id="0" w:name="_GoBack"/>
      <w:bookmarkEnd w:id="0"/>
    </w:p>
    <w:sectPr w:rsidR="00910D5E" w:rsidRPr="00910D5E" w:rsidSect="00910D5E">
      <w:endnotePr>
        <w:numFmt w:val="decimal"/>
        <w:numStart w:val="0"/>
      </w:endnotePr>
      <w:type w:val="continuous"/>
      <w:pgSz w:w="11906" w:h="16838"/>
      <w:pgMar w:top="1702" w:right="1398" w:bottom="1701" w:left="1496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0B44" w:rsidRDefault="001D0B44" w:rsidP="00195448">
      <w:r>
        <w:separator/>
      </w:r>
    </w:p>
  </w:endnote>
  <w:endnote w:type="continuationSeparator" w:id="0">
    <w:p w:rsidR="001D0B44" w:rsidRDefault="001D0B44" w:rsidP="0019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0B44" w:rsidRDefault="001D0B44" w:rsidP="00195448">
      <w:r>
        <w:separator/>
      </w:r>
    </w:p>
  </w:footnote>
  <w:footnote w:type="continuationSeparator" w:id="0">
    <w:p w:rsidR="001D0B44" w:rsidRDefault="001D0B44" w:rsidP="00195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40"/>
  <w:drawingGridVerticalSpacing w:val="163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5A3"/>
    <w:rsid w:val="00034D2D"/>
    <w:rsid w:val="000A7DA5"/>
    <w:rsid w:val="000C30A7"/>
    <w:rsid w:val="00113899"/>
    <w:rsid w:val="00195448"/>
    <w:rsid w:val="001D0B44"/>
    <w:rsid w:val="002B4606"/>
    <w:rsid w:val="002B777E"/>
    <w:rsid w:val="002D1AF7"/>
    <w:rsid w:val="00340477"/>
    <w:rsid w:val="00356630"/>
    <w:rsid w:val="003A7FAC"/>
    <w:rsid w:val="003C1E21"/>
    <w:rsid w:val="003D60E2"/>
    <w:rsid w:val="004060AC"/>
    <w:rsid w:val="00416A9A"/>
    <w:rsid w:val="004B5076"/>
    <w:rsid w:val="005063CD"/>
    <w:rsid w:val="005553E4"/>
    <w:rsid w:val="00567246"/>
    <w:rsid w:val="005A07A6"/>
    <w:rsid w:val="005C5384"/>
    <w:rsid w:val="006A373F"/>
    <w:rsid w:val="006A6651"/>
    <w:rsid w:val="006C0768"/>
    <w:rsid w:val="006C08B7"/>
    <w:rsid w:val="006E2E78"/>
    <w:rsid w:val="00747A0A"/>
    <w:rsid w:val="007A68B1"/>
    <w:rsid w:val="007C641F"/>
    <w:rsid w:val="0082137F"/>
    <w:rsid w:val="00833D1B"/>
    <w:rsid w:val="00845A7E"/>
    <w:rsid w:val="008518DE"/>
    <w:rsid w:val="00856191"/>
    <w:rsid w:val="008A06A4"/>
    <w:rsid w:val="008F2CF7"/>
    <w:rsid w:val="00910D5E"/>
    <w:rsid w:val="00955261"/>
    <w:rsid w:val="0098298D"/>
    <w:rsid w:val="009D4D4E"/>
    <w:rsid w:val="009E7657"/>
    <w:rsid w:val="009F0819"/>
    <w:rsid w:val="00A00B56"/>
    <w:rsid w:val="00A23819"/>
    <w:rsid w:val="00A54C43"/>
    <w:rsid w:val="00A664A6"/>
    <w:rsid w:val="00AB0CF5"/>
    <w:rsid w:val="00AC642D"/>
    <w:rsid w:val="00B06D8A"/>
    <w:rsid w:val="00B46571"/>
    <w:rsid w:val="00B515A3"/>
    <w:rsid w:val="00BA21D9"/>
    <w:rsid w:val="00BB6DC0"/>
    <w:rsid w:val="00BC760A"/>
    <w:rsid w:val="00BE7379"/>
    <w:rsid w:val="00BF4E2A"/>
    <w:rsid w:val="00BF5811"/>
    <w:rsid w:val="00BF689B"/>
    <w:rsid w:val="00C36300"/>
    <w:rsid w:val="00C53486"/>
    <w:rsid w:val="00C54D8A"/>
    <w:rsid w:val="00C957BB"/>
    <w:rsid w:val="00CB1E5C"/>
    <w:rsid w:val="00D41CF3"/>
    <w:rsid w:val="00D51199"/>
    <w:rsid w:val="00DC7C81"/>
    <w:rsid w:val="00E31CA2"/>
    <w:rsid w:val="00E407A0"/>
    <w:rsid w:val="00EB2C0A"/>
    <w:rsid w:val="00EF0BB8"/>
    <w:rsid w:val="00F05DBA"/>
    <w:rsid w:val="00F90307"/>
    <w:rsid w:val="00FD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410FF63C"/>
  <w15:chartTrackingRefBased/>
  <w15:docId w15:val="{0E7ABEC3-5A2E-4675-88E8-F36A11167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3486"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515A3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19544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95448"/>
    <w:rPr>
      <w:kern w:val="2"/>
      <w:sz w:val="24"/>
    </w:rPr>
  </w:style>
  <w:style w:type="paragraph" w:styleId="a6">
    <w:name w:val="footer"/>
    <w:basedOn w:val="a"/>
    <w:link w:val="a7"/>
    <w:uiPriority w:val="99"/>
    <w:unhideWhenUsed/>
    <w:rsid w:val="0019544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95448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\Normal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E1613F-BDA6-4548-A95A-365CB7700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161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補 助 金 等 交 付 決 定 通 知 書</vt:lpstr>
      <vt:lpstr>補 助 金 等 交 付 決 定 通 知 書</vt:lpstr>
    </vt:vector>
  </TitlesOfParts>
  <Company> 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補 助 金 等 交 付 決 定 通 知 書</dc:title>
  <dc:subject/>
  <dc:creator>横須賀市</dc:creator>
  <cp:keywords/>
  <cp:lastModifiedBy>横須賀市</cp:lastModifiedBy>
  <cp:revision>2</cp:revision>
  <cp:lastPrinted>2014-09-19T06:03:00Z</cp:lastPrinted>
  <dcterms:created xsi:type="dcterms:W3CDTF">2021-03-24T13:37:00Z</dcterms:created>
  <dcterms:modified xsi:type="dcterms:W3CDTF">2021-03-24T13:37:00Z</dcterms:modified>
</cp:coreProperties>
</file>